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9F3CF" w14:textId="77777777" w:rsidR="00095CB3" w:rsidRDefault="00095CB3" w:rsidP="00095CB3">
      <w:pPr>
        <w:pStyle w:val="NoSpacing"/>
        <w:rPr>
          <w:rStyle w:val="s1"/>
        </w:rPr>
      </w:pPr>
      <w:r>
        <w:rPr>
          <w:rStyle w:val="s1"/>
          <w:u w:val="single"/>
        </w:rPr>
        <w:t>John WICHYNGHAM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66BB4535" w14:textId="77777777" w:rsidR="00095CB3" w:rsidRDefault="00095CB3" w:rsidP="00095CB3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Baconsthorpe</w:t>
      </w:r>
      <w:proofErr w:type="spellEnd"/>
      <w:r>
        <w:rPr>
          <w:rStyle w:val="s1"/>
        </w:rPr>
        <w:t>, Norfolk.</w:t>
      </w:r>
    </w:p>
    <w:p w14:paraId="395AE981" w14:textId="77777777" w:rsidR="00095CB3" w:rsidRDefault="00095CB3" w:rsidP="00095CB3">
      <w:pPr>
        <w:pStyle w:val="NoSpacing"/>
        <w:rPr>
          <w:rStyle w:val="s1"/>
        </w:rPr>
      </w:pPr>
    </w:p>
    <w:p w14:paraId="6FBCDF3D" w14:textId="77777777" w:rsidR="00095CB3" w:rsidRDefault="00095CB3" w:rsidP="00095CB3">
      <w:pPr>
        <w:pStyle w:val="NoSpacing"/>
        <w:rPr>
          <w:rStyle w:val="s1"/>
        </w:rPr>
      </w:pPr>
    </w:p>
    <w:p w14:paraId="3BCD1E26" w14:textId="77777777" w:rsidR="00095CB3" w:rsidRDefault="00095CB3" w:rsidP="00095CB3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470A5C5D" w14:textId="77777777" w:rsidR="00095CB3" w:rsidRDefault="00095CB3" w:rsidP="00095CB3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224)</w:t>
      </w:r>
    </w:p>
    <w:p w14:paraId="73863D57" w14:textId="77777777" w:rsidR="00095CB3" w:rsidRDefault="00095CB3" w:rsidP="00095CB3">
      <w:pPr>
        <w:pStyle w:val="NoSpacing"/>
        <w:rPr>
          <w:rStyle w:val="s1"/>
        </w:rPr>
      </w:pPr>
    </w:p>
    <w:p w14:paraId="7FEC1F79" w14:textId="77777777" w:rsidR="00095CB3" w:rsidRDefault="00095CB3" w:rsidP="00095CB3">
      <w:pPr>
        <w:pStyle w:val="NoSpacing"/>
        <w:rPr>
          <w:rStyle w:val="s1"/>
        </w:rPr>
      </w:pPr>
    </w:p>
    <w:p w14:paraId="20806250" w14:textId="77777777" w:rsidR="00095CB3" w:rsidRDefault="00095CB3" w:rsidP="00095CB3">
      <w:pPr>
        <w:pStyle w:val="NoSpacing"/>
        <w:rPr>
          <w:rStyle w:val="s1"/>
        </w:rPr>
      </w:pPr>
      <w:r>
        <w:rPr>
          <w:rStyle w:val="s1"/>
        </w:rPr>
        <w:t>28 November 2018</w:t>
      </w:r>
    </w:p>
    <w:p w14:paraId="0C3DA532" w14:textId="77777777" w:rsidR="006B2F86" w:rsidRPr="00E71FC3" w:rsidRDefault="00095C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6C731" w14:textId="77777777" w:rsidR="00095CB3" w:rsidRDefault="00095CB3" w:rsidP="00E71FC3">
      <w:pPr>
        <w:spacing w:after="0" w:line="240" w:lineRule="auto"/>
      </w:pPr>
      <w:r>
        <w:separator/>
      </w:r>
    </w:p>
  </w:endnote>
  <w:endnote w:type="continuationSeparator" w:id="0">
    <w:p w14:paraId="579E012D" w14:textId="77777777" w:rsidR="00095CB3" w:rsidRDefault="00095C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8A5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71E4C" w14:textId="77777777" w:rsidR="00095CB3" w:rsidRDefault="00095CB3" w:rsidP="00E71FC3">
      <w:pPr>
        <w:spacing w:after="0" w:line="240" w:lineRule="auto"/>
      </w:pPr>
      <w:r>
        <w:separator/>
      </w:r>
    </w:p>
  </w:footnote>
  <w:footnote w:type="continuationSeparator" w:id="0">
    <w:p w14:paraId="27D9D5FC" w14:textId="77777777" w:rsidR="00095CB3" w:rsidRDefault="00095C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B3"/>
    <w:rsid w:val="00095C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2AC9B"/>
  <w15:chartTrackingRefBased/>
  <w15:docId w15:val="{81AAE125-1595-4C6B-9A5F-47AC17E4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095CB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95CB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2018-12-01T22:20:00Z</dcterms:created>
  <dcterms:modified xsi:type="dcterms:W3CDTF">2018-12-01T22:25:00Z</dcterms:modified>
</cp:coreProperties>
</file>